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FA7946" w14:textId="77777777" w:rsidR="003D6E20" w:rsidRDefault="003D6E20" w:rsidP="001071BD">
      <w:pPr>
        <w:tabs>
          <w:tab w:val="left" w:pos="993"/>
          <w:tab w:val="left" w:pos="1134"/>
        </w:tabs>
        <w:rPr>
          <w:rFonts w:cs="Arial"/>
        </w:rPr>
      </w:pPr>
    </w:p>
    <w:p w14:paraId="549759BD" w14:textId="77777777" w:rsidR="00D54EB2" w:rsidRPr="00750CE0" w:rsidRDefault="00D54EB2" w:rsidP="00D54EB2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bookmarkStart w:id="0" w:name="_Hlk201221077"/>
      <w:bookmarkStart w:id="1" w:name="_GoBack"/>
      <w:bookmarkEnd w:id="1"/>
      <w:r w:rsidRPr="00750CE0">
        <w:rPr>
          <w:rFonts w:cs="Arial"/>
          <w:sz w:val="20"/>
          <w:szCs w:val="20"/>
        </w:rPr>
        <w:t xml:space="preserve">Številka: </w:t>
      </w:r>
      <w:r w:rsidRPr="00750CE0">
        <w:rPr>
          <w:rFonts w:cs="Arial"/>
          <w:color w:val="000000"/>
          <w:sz w:val="20"/>
          <w:szCs w:val="20"/>
        </w:rPr>
        <w:t>4302-0012/2025</w:t>
      </w:r>
    </w:p>
    <w:p w14:paraId="4D5A9355" w14:textId="77777777" w:rsidR="00D54EB2" w:rsidRPr="00750CE0" w:rsidRDefault="00D54EB2" w:rsidP="00D54EB2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00750CE0">
        <w:rPr>
          <w:rFonts w:cs="Arial"/>
          <w:sz w:val="20"/>
          <w:szCs w:val="20"/>
        </w:rPr>
        <w:t xml:space="preserve">JN BR: </w:t>
      </w:r>
      <w:r w:rsidRPr="00750CE0">
        <w:rPr>
          <w:rFonts w:cs="Arial"/>
          <w:noProof/>
          <w:sz w:val="20"/>
          <w:szCs w:val="20"/>
        </w:rPr>
        <w:t>2025-391</w:t>
      </w:r>
    </w:p>
    <w:p w14:paraId="26D2FE65" w14:textId="77777777" w:rsidR="00D54EB2" w:rsidRDefault="00D54EB2" w:rsidP="00D54EB2">
      <w:pPr>
        <w:pStyle w:val="Pripombabesedilo"/>
        <w:jc w:val="both"/>
      </w:pPr>
      <w:r w:rsidRPr="00B71829">
        <w:rPr>
          <w:rFonts w:cs="Arial"/>
        </w:rPr>
        <w:t xml:space="preserve">Predmet: Izdelava analize </w:t>
      </w:r>
      <w:r w:rsidRPr="00B71829">
        <w:t>trga oskrbe in rabe naftnih derivatov ter študija ukrepov za odzivanje na motnje pri preskrbi z naftnimi derivati</w:t>
      </w:r>
    </w:p>
    <w:bookmarkEnd w:id="0"/>
    <w:p w14:paraId="07762C5B" w14:textId="77777777" w:rsidR="00D54EB2" w:rsidRDefault="00D54EB2" w:rsidP="00D54EB2">
      <w:pPr>
        <w:rPr>
          <w:rFonts w:cs="Arial"/>
        </w:rPr>
      </w:pPr>
    </w:p>
    <w:p w14:paraId="7345EF5F" w14:textId="77777777" w:rsidR="00C374E4" w:rsidRDefault="00C374E4" w:rsidP="00C374E4">
      <w:pPr>
        <w:tabs>
          <w:tab w:val="left" w:pos="1026"/>
        </w:tabs>
        <w:jc w:val="both"/>
        <w:rPr>
          <w:rFonts w:cs="Arial"/>
        </w:rPr>
      </w:pPr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3EC63D97" w14:textId="77777777" w:rsidR="00AA5521" w:rsidRPr="00BB4406" w:rsidRDefault="00AA5521" w:rsidP="00AA5521">
      <w:pPr>
        <w:jc w:val="center"/>
        <w:rPr>
          <w:rFonts w:cs="Arial"/>
          <w:b/>
        </w:rPr>
      </w:pPr>
      <w:r w:rsidRPr="00BB4406">
        <w:rPr>
          <w:rFonts w:cs="Arial"/>
          <w:b/>
        </w:rPr>
        <w:t>IZJAVA ZA PRIDOBITEV PODATKOV O SODELUJOČEM PODJETJU</w:t>
      </w:r>
    </w:p>
    <w:p w14:paraId="2ACF7E49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752C9141" w14:textId="77777777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32BA9623" w:rsidR="00E05D11" w:rsidRDefault="00E05D11" w:rsidP="00D64EFC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</w:t>
      </w:r>
      <w:r w:rsidR="00D64EFC">
        <w:rPr>
          <w:rFonts w:cs="Arial"/>
        </w:rPr>
        <w:t xml:space="preserve"> ____________________________________________</w:t>
      </w:r>
      <w:r>
        <w:rPr>
          <w:rFonts w:cs="Arial"/>
        </w:rPr>
        <w:t xml:space="preserve"> </w:t>
      </w:r>
    </w:p>
    <w:p w14:paraId="64416F92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36AD09EB" w14:textId="0FAA7F40" w:rsidR="00027F8E" w:rsidRDefault="00027F8E" w:rsidP="00F35A6C">
      <w:pPr>
        <w:jc w:val="both"/>
        <w:rPr>
          <w:rFonts w:cs="Arial"/>
        </w:rPr>
      </w:pPr>
    </w:p>
    <w:p w14:paraId="2762541D" w14:textId="4AD568B8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 w:rsidR="0095182B">
        <w:rPr>
          <w:rFonts w:cs="Arial"/>
        </w:rPr>
        <w:t>zakoniti zastopnik __________________________________________________ sodelujočega podjetja</w:t>
      </w:r>
      <w:r w:rsidR="003B46EC">
        <w:rPr>
          <w:rFonts w:cs="Arial"/>
        </w:rPr>
        <w:t>,</w:t>
      </w:r>
      <w:r w:rsidR="0095182B" w:rsidRPr="00F35A6C">
        <w:rPr>
          <w:rFonts w:cs="Arial"/>
        </w:rPr>
        <w:t xml:space="preserve"> </w:t>
      </w:r>
      <w:r w:rsidRPr="00F35A6C">
        <w:rPr>
          <w:rFonts w:cs="Arial"/>
        </w:rPr>
        <w:t xml:space="preserve">dovoljujem naročniku Zavod Republike Slovenije za blagovne rezerve, </w:t>
      </w:r>
      <w:r w:rsidRPr="0067786C">
        <w:rPr>
          <w:rFonts w:cs="Arial"/>
        </w:rPr>
        <w:t xml:space="preserve">Dunajska cesta 106, 1000 Ljubljana, da lahko za namene objavljenega javnega naročila na portalu javnih naročil </w:t>
      </w:r>
      <w:r w:rsidR="009C7CFD">
        <w:rPr>
          <w:rFonts w:cs="Arial"/>
        </w:rPr>
        <w:t xml:space="preserve">in v Uradnem listu EU, </w:t>
      </w:r>
      <w:r w:rsidRPr="0067786C">
        <w:rPr>
          <w:rFonts w:cs="Arial"/>
        </w:rPr>
        <w:t>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 w:rsidR="00A3395B">
        <w:rPr>
          <w:rFonts w:cs="Arial"/>
        </w:rPr>
        <w:t xml:space="preserve">glavnega </w:t>
      </w:r>
      <w:r w:rsidRPr="00F35A6C">
        <w:rPr>
          <w:rFonts w:cs="Arial"/>
        </w:rPr>
        <w:t>ponudnika</w:t>
      </w:r>
      <w:r w:rsidR="00027F8E">
        <w:rPr>
          <w:rFonts w:cs="Arial"/>
        </w:rPr>
        <w:t xml:space="preserve"> ali</w:t>
      </w:r>
      <w:r w:rsidR="005564B9">
        <w:rPr>
          <w:rFonts w:cs="Arial"/>
        </w:rPr>
        <w:t xml:space="preserve"> </w:t>
      </w:r>
      <w:proofErr w:type="spellStart"/>
      <w:r w:rsidR="005564B9">
        <w:rPr>
          <w:rFonts w:cs="Arial"/>
        </w:rPr>
        <w:t>soponudnika</w:t>
      </w:r>
      <w:proofErr w:type="spellEnd"/>
      <w:r w:rsidR="005564B9">
        <w:rPr>
          <w:rFonts w:cs="Arial"/>
        </w:rPr>
        <w:t xml:space="preserve"> </w:t>
      </w:r>
      <w:r w:rsidR="00027F8E">
        <w:rPr>
          <w:rFonts w:cs="Arial"/>
        </w:rPr>
        <w:t>ali</w:t>
      </w:r>
      <w:r w:rsidR="00513A25">
        <w:rPr>
          <w:rFonts w:cs="Arial"/>
        </w:rPr>
        <w:t xml:space="preserve"> podizvajalca</w:t>
      </w:r>
      <w:r w:rsidRPr="00F35A6C">
        <w:rPr>
          <w:rFonts w:cs="Arial"/>
        </w:rPr>
        <w:t>.</w:t>
      </w:r>
    </w:p>
    <w:p w14:paraId="0241AAEA" w14:textId="77777777" w:rsidR="00F35A6C" w:rsidRDefault="00F35A6C" w:rsidP="00F35A6C">
      <w:pPr>
        <w:jc w:val="both"/>
        <w:rPr>
          <w:rFonts w:cs="Arial"/>
        </w:rPr>
      </w:pPr>
    </w:p>
    <w:p w14:paraId="2C468656" w14:textId="77777777" w:rsidR="0025100F" w:rsidRDefault="0025100F" w:rsidP="00F35A6C">
      <w:pPr>
        <w:jc w:val="both"/>
        <w:rPr>
          <w:rFonts w:cs="Arial"/>
        </w:rPr>
      </w:pPr>
    </w:p>
    <w:p w14:paraId="289C54FB" w14:textId="77777777" w:rsidR="0025100F" w:rsidRPr="00F35A6C" w:rsidRDefault="0025100F" w:rsidP="00F35A6C">
      <w:pPr>
        <w:jc w:val="both"/>
        <w:rPr>
          <w:rFonts w:cs="Arial"/>
        </w:rPr>
      </w:pPr>
    </w:p>
    <w:p w14:paraId="1074F375" w14:textId="0E29A792" w:rsidR="00F35A6C" w:rsidRPr="008A2643" w:rsidRDefault="00F35A6C" w:rsidP="008A2643">
      <w:pPr>
        <w:jc w:val="both"/>
        <w:rPr>
          <w:rFonts w:cs="Arial"/>
          <w:u w:val="single"/>
        </w:rPr>
      </w:pPr>
      <w:r w:rsidRPr="00F35A6C">
        <w:rPr>
          <w:rFonts w:cs="Arial"/>
        </w:rPr>
        <w:t xml:space="preserve">V </w:t>
      </w:r>
      <w:r w:rsidR="003604BB">
        <w:rPr>
          <w:rFonts w:cs="Arial"/>
        </w:rPr>
        <w:t>__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</w:rPr>
        <w:t xml:space="preserve">, dne </w:t>
      </w:r>
      <w:r w:rsidRPr="008A2643">
        <w:rPr>
          <w:rFonts w:cs="Arial"/>
          <w:u w:val="single"/>
        </w:rPr>
        <w:tab/>
      </w:r>
      <w:r w:rsidRPr="008A2643">
        <w:rPr>
          <w:rFonts w:cs="Arial"/>
          <w:u w:val="single"/>
        </w:rPr>
        <w:tab/>
      </w:r>
    </w:p>
    <w:p w14:paraId="71AC93E9" w14:textId="77777777" w:rsidR="00027F8E" w:rsidRDefault="00027F8E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287C7178" w:rsidR="00604DDB" w:rsidRDefault="005564B9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            </w:t>
      </w:r>
      <w:r>
        <w:rPr>
          <w:rFonts w:cs="Arial"/>
        </w:rPr>
        <w:tab/>
      </w:r>
      <w:r w:rsidR="00184F4E">
        <w:rPr>
          <w:rFonts w:cs="Arial"/>
        </w:rPr>
        <w:t xml:space="preserve">       </w:t>
      </w:r>
      <w:r w:rsidR="003604BB">
        <w:rPr>
          <w:rFonts w:cs="Arial"/>
        </w:rPr>
        <w:t>Podpis zakonitega zastopnika</w:t>
      </w:r>
      <w:r w:rsidR="0095401A">
        <w:rPr>
          <w:rFonts w:cs="Arial"/>
        </w:rPr>
        <w:t xml:space="preserve"> in žig</w:t>
      </w:r>
    </w:p>
    <w:p w14:paraId="15BC5C29" w14:textId="77777777" w:rsidR="00604DDB" w:rsidRPr="007838D2" w:rsidRDefault="00604DDB" w:rsidP="00604DDB">
      <w:pPr>
        <w:rPr>
          <w:rFonts w:cs="Arial"/>
        </w:rPr>
      </w:pPr>
    </w:p>
    <w:p w14:paraId="76285C0B" w14:textId="77777777" w:rsidR="00604DDB" w:rsidRPr="007838D2" w:rsidRDefault="00604DDB" w:rsidP="00604DDB">
      <w:pPr>
        <w:rPr>
          <w:rFonts w:cs="Arial"/>
        </w:rPr>
      </w:pPr>
    </w:p>
    <w:p w14:paraId="05601952" w14:textId="77777777" w:rsidR="00604DDB" w:rsidRDefault="00604DDB" w:rsidP="00604DDB">
      <w:pPr>
        <w:rPr>
          <w:rFonts w:cs="Arial"/>
        </w:rPr>
      </w:pPr>
    </w:p>
    <w:p w14:paraId="05465D7A" w14:textId="77777777" w:rsidR="00604DDB" w:rsidRDefault="00604DDB" w:rsidP="00604DDB">
      <w:pPr>
        <w:rPr>
          <w:rFonts w:cs="Arial"/>
          <w:i/>
        </w:rPr>
      </w:pPr>
    </w:p>
    <w:p w14:paraId="777CCEAF" w14:textId="77777777" w:rsidR="00604DDB" w:rsidRDefault="00604DDB" w:rsidP="00604DDB">
      <w:pPr>
        <w:rPr>
          <w:rFonts w:cs="Arial"/>
          <w:i/>
        </w:rPr>
      </w:pPr>
    </w:p>
    <w:p w14:paraId="0A1206B7" w14:textId="77777777" w:rsidR="00604DDB" w:rsidRDefault="00604DDB" w:rsidP="00604DDB">
      <w:pPr>
        <w:rPr>
          <w:rFonts w:cs="Arial"/>
          <w:i/>
        </w:rPr>
      </w:pPr>
    </w:p>
    <w:p w14:paraId="709846C3" w14:textId="77777777" w:rsidR="00604DDB" w:rsidRDefault="00604DDB" w:rsidP="00604DDB">
      <w:pPr>
        <w:rPr>
          <w:rFonts w:cs="Arial"/>
          <w:i/>
        </w:rPr>
      </w:pPr>
    </w:p>
    <w:p w14:paraId="1CDF8E18" w14:textId="77777777" w:rsidR="00604DDB" w:rsidRDefault="00604DDB" w:rsidP="00604DDB">
      <w:pPr>
        <w:rPr>
          <w:rFonts w:cs="Arial"/>
          <w:i/>
        </w:rPr>
      </w:pPr>
    </w:p>
    <w:p w14:paraId="05619636" w14:textId="77777777" w:rsidR="00604DDB" w:rsidRDefault="00604DDB" w:rsidP="00604DDB">
      <w:pPr>
        <w:rPr>
          <w:rFonts w:cs="Arial"/>
          <w:i/>
        </w:rPr>
      </w:pPr>
    </w:p>
    <w:p w14:paraId="0BCC5516" w14:textId="77777777" w:rsidR="00604DDB" w:rsidRDefault="00604DDB" w:rsidP="00604DDB">
      <w:pPr>
        <w:rPr>
          <w:rFonts w:cs="Arial"/>
          <w:i/>
        </w:rPr>
      </w:pPr>
    </w:p>
    <w:p w14:paraId="38E8DAB3" w14:textId="77777777" w:rsidR="00E81DF5" w:rsidRDefault="00E81DF5" w:rsidP="00E81DF5">
      <w:pPr>
        <w:jc w:val="both"/>
        <w:rPr>
          <w:rFonts w:cs="Arial"/>
          <w:i/>
        </w:rPr>
      </w:pPr>
    </w:p>
    <w:p w14:paraId="581AD739" w14:textId="77777777" w:rsidR="00E81DF5" w:rsidRDefault="00E81DF5" w:rsidP="00E81DF5">
      <w:pPr>
        <w:jc w:val="both"/>
        <w:rPr>
          <w:rFonts w:cs="Arial"/>
          <w:i/>
        </w:rPr>
      </w:pPr>
    </w:p>
    <w:p w14:paraId="636BC57C" w14:textId="77777777" w:rsidR="00CD625D" w:rsidRDefault="00CD625D" w:rsidP="00E81DF5">
      <w:pPr>
        <w:jc w:val="both"/>
        <w:rPr>
          <w:rFonts w:cs="Arial"/>
          <w:i/>
        </w:rPr>
      </w:pPr>
    </w:p>
    <w:p w14:paraId="5AEDFD25" w14:textId="77777777" w:rsidR="00CD625D" w:rsidRDefault="00CD625D" w:rsidP="00E81DF5">
      <w:pPr>
        <w:jc w:val="both"/>
        <w:rPr>
          <w:rFonts w:cs="Arial"/>
          <w:i/>
        </w:rPr>
      </w:pPr>
    </w:p>
    <w:p w14:paraId="0DFF2582" w14:textId="77777777" w:rsidR="00CD625D" w:rsidRDefault="00CD625D" w:rsidP="00E81DF5">
      <w:pPr>
        <w:jc w:val="both"/>
        <w:rPr>
          <w:rFonts w:cs="Arial"/>
          <w:i/>
        </w:rPr>
      </w:pPr>
    </w:p>
    <w:p w14:paraId="18BF8984" w14:textId="107406C1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>Obrazec morajo izpolniti vsa sodelujoča podjetja, zato se ga razmnoži.</w:t>
      </w:r>
      <w:r w:rsidR="00E81DF5" w:rsidRPr="00E81DF5">
        <w:rPr>
          <w:rFonts w:cs="Arial"/>
          <w:i/>
        </w:rPr>
        <w:t xml:space="preserve"> </w:t>
      </w:r>
      <w:r w:rsidRPr="00E81DF5">
        <w:rPr>
          <w:rFonts w:cs="Arial"/>
          <w:i/>
        </w:rPr>
        <w:t>Ta obrazec je sestavni del in priloga p</w:t>
      </w:r>
      <w:r w:rsidR="000E474A">
        <w:rPr>
          <w:rFonts w:cs="Arial"/>
          <w:i/>
        </w:rPr>
        <w:t>rijave</w:t>
      </w:r>
      <w:r w:rsidRPr="00E81DF5">
        <w:rPr>
          <w:rFonts w:cs="Arial"/>
          <w:i/>
        </w:rPr>
        <w:t>.</w:t>
      </w:r>
    </w:p>
    <w:sectPr w:rsidR="00D47195" w:rsidRPr="00E81DF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BC497F" w14:textId="77777777" w:rsidR="008E4462" w:rsidRDefault="008E4462">
      <w:r>
        <w:separator/>
      </w:r>
    </w:p>
  </w:endnote>
  <w:endnote w:type="continuationSeparator" w:id="0">
    <w:p w14:paraId="7DECEAB8" w14:textId="77777777" w:rsidR="008E4462" w:rsidRDefault="008E44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D5FBD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</w:tcPr>
        <w:p w14:paraId="2F10F644" w14:textId="03B368C6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</w:tcPr>
        <w:p w14:paraId="38C45882" w14:textId="6EB7A3E1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E3777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E3777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3156D1" w14:textId="77777777" w:rsidR="008E4462" w:rsidRDefault="008E4462">
      <w:r>
        <w:separator/>
      </w:r>
    </w:p>
  </w:footnote>
  <w:footnote w:type="continuationSeparator" w:id="0">
    <w:p w14:paraId="293AAAC5" w14:textId="77777777" w:rsidR="008E4462" w:rsidRDefault="008E44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91683B">
      <w:tc>
        <w:tcPr>
          <w:tcW w:w="4039" w:type="dxa"/>
          <w:tcBorders>
            <w:bottom w:val="single" w:sz="4" w:space="0" w:color="auto"/>
          </w:tcBorders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91683B" w:rsidRPr="009C7CFD" w14:paraId="55D6A11C" w14:textId="77777777" w:rsidTr="0091683B">
      <w:tc>
        <w:tcPr>
          <w:tcW w:w="4039" w:type="dxa"/>
          <w:tcBorders>
            <w:top w:val="single" w:sz="4" w:space="0" w:color="auto"/>
          </w:tcBorders>
        </w:tcPr>
        <w:p w14:paraId="46F59F12" w14:textId="1EF0E7FA" w:rsidR="0091683B" w:rsidRPr="009C7CFD" w:rsidRDefault="0091683B" w:rsidP="0091683B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KONKURENČNI DIALOG – 1. faza - STORITEV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57E44DF4" w14:textId="77777777" w:rsidR="0091683B" w:rsidRPr="009C7CFD" w:rsidRDefault="0091683B" w:rsidP="0091683B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6C8F705D" w14:textId="5C151095" w:rsidR="0091683B" w:rsidRPr="009C7CFD" w:rsidRDefault="0091683B" w:rsidP="0091683B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C7CFD">
            <w:rPr>
              <w:rFonts w:cs="Arial"/>
              <w:sz w:val="16"/>
              <w:szCs w:val="16"/>
            </w:rPr>
            <w:t>OBR – 2.07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494"/>
    <w:rsid w:val="00041EB9"/>
    <w:rsid w:val="00042D0E"/>
    <w:rsid w:val="00046CE2"/>
    <w:rsid w:val="0005065F"/>
    <w:rsid w:val="000576FB"/>
    <w:rsid w:val="00065FD4"/>
    <w:rsid w:val="000767FF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474A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84F4E"/>
    <w:rsid w:val="001A192F"/>
    <w:rsid w:val="001A7BD0"/>
    <w:rsid w:val="001D16E0"/>
    <w:rsid w:val="001D694D"/>
    <w:rsid w:val="001F6F0F"/>
    <w:rsid w:val="0020233B"/>
    <w:rsid w:val="00213ABA"/>
    <w:rsid w:val="00221FF0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67763"/>
    <w:rsid w:val="002711AE"/>
    <w:rsid w:val="00273761"/>
    <w:rsid w:val="00277706"/>
    <w:rsid w:val="00283EE6"/>
    <w:rsid w:val="00285B81"/>
    <w:rsid w:val="002927A2"/>
    <w:rsid w:val="002A6A46"/>
    <w:rsid w:val="002B28E0"/>
    <w:rsid w:val="002D6A3C"/>
    <w:rsid w:val="002E1329"/>
    <w:rsid w:val="002E1CC3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5043A"/>
    <w:rsid w:val="003604BB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D6E20"/>
    <w:rsid w:val="003E4C7B"/>
    <w:rsid w:val="003E4CFC"/>
    <w:rsid w:val="003E5C55"/>
    <w:rsid w:val="003F0DE7"/>
    <w:rsid w:val="003F4DE6"/>
    <w:rsid w:val="00405B0C"/>
    <w:rsid w:val="00406373"/>
    <w:rsid w:val="00434AD4"/>
    <w:rsid w:val="0043532D"/>
    <w:rsid w:val="00445049"/>
    <w:rsid w:val="004527D6"/>
    <w:rsid w:val="00455EB9"/>
    <w:rsid w:val="004720C5"/>
    <w:rsid w:val="0047643E"/>
    <w:rsid w:val="004777D5"/>
    <w:rsid w:val="004801D0"/>
    <w:rsid w:val="004A0508"/>
    <w:rsid w:val="004B065E"/>
    <w:rsid w:val="004C21E1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7622"/>
    <w:rsid w:val="0054706A"/>
    <w:rsid w:val="005564B9"/>
    <w:rsid w:val="005608A6"/>
    <w:rsid w:val="005644AE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22A5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A1B42"/>
    <w:rsid w:val="006C4BCD"/>
    <w:rsid w:val="006D3E51"/>
    <w:rsid w:val="006D59F7"/>
    <w:rsid w:val="006E377F"/>
    <w:rsid w:val="006F44F5"/>
    <w:rsid w:val="006F758E"/>
    <w:rsid w:val="007010E2"/>
    <w:rsid w:val="007033C0"/>
    <w:rsid w:val="007227F3"/>
    <w:rsid w:val="00733C58"/>
    <w:rsid w:val="007345D8"/>
    <w:rsid w:val="00741DF3"/>
    <w:rsid w:val="00743912"/>
    <w:rsid w:val="00767A5A"/>
    <w:rsid w:val="00780396"/>
    <w:rsid w:val="0078319E"/>
    <w:rsid w:val="00783525"/>
    <w:rsid w:val="007838D2"/>
    <w:rsid w:val="007B3F60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3AC6"/>
    <w:rsid w:val="00843739"/>
    <w:rsid w:val="00847017"/>
    <w:rsid w:val="0085305E"/>
    <w:rsid w:val="00853F3C"/>
    <w:rsid w:val="00882006"/>
    <w:rsid w:val="00895F3B"/>
    <w:rsid w:val="008A0761"/>
    <w:rsid w:val="008A2643"/>
    <w:rsid w:val="008A2A3F"/>
    <w:rsid w:val="008A757F"/>
    <w:rsid w:val="008B25C9"/>
    <w:rsid w:val="008C2AC2"/>
    <w:rsid w:val="008D6DCE"/>
    <w:rsid w:val="008E4462"/>
    <w:rsid w:val="008E64FA"/>
    <w:rsid w:val="008E7AB1"/>
    <w:rsid w:val="008F3E2F"/>
    <w:rsid w:val="00913CF8"/>
    <w:rsid w:val="0091683B"/>
    <w:rsid w:val="0092346D"/>
    <w:rsid w:val="009418D8"/>
    <w:rsid w:val="00945B2B"/>
    <w:rsid w:val="00946104"/>
    <w:rsid w:val="009514DD"/>
    <w:rsid w:val="0095182B"/>
    <w:rsid w:val="0095198A"/>
    <w:rsid w:val="00953938"/>
    <w:rsid w:val="0095401A"/>
    <w:rsid w:val="00961168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C7CFD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0BC8"/>
    <w:rsid w:val="00A3395B"/>
    <w:rsid w:val="00A33BE0"/>
    <w:rsid w:val="00A515E0"/>
    <w:rsid w:val="00A55B4C"/>
    <w:rsid w:val="00A565F0"/>
    <w:rsid w:val="00A57325"/>
    <w:rsid w:val="00A75802"/>
    <w:rsid w:val="00A83E62"/>
    <w:rsid w:val="00A92149"/>
    <w:rsid w:val="00AA0713"/>
    <w:rsid w:val="00AA2F1C"/>
    <w:rsid w:val="00AA5521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0E17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9531D"/>
    <w:rsid w:val="00C97729"/>
    <w:rsid w:val="00C97934"/>
    <w:rsid w:val="00CA521F"/>
    <w:rsid w:val="00CB008E"/>
    <w:rsid w:val="00CB0D95"/>
    <w:rsid w:val="00CD61B2"/>
    <w:rsid w:val="00CD625D"/>
    <w:rsid w:val="00CD7808"/>
    <w:rsid w:val="00CF12FC"/>
    <w:rsid w:val="00D05C1E"/>
    <w:rsid w:val="00D06278"/>
    <w:rsid w:val="00D168E7"/>
    <w:rsid w:val="00D2343D"/>
    <w:rsid w:val="00D278D4"/>
    <w:rsid w:val="00D47195"/>
    <w:rsid w:val="00D50CB6"/>
    <w:rsid w:val="00D514B0"/>
    <w:rsid w:val="00D54EB2"/>
    <w:rsid w:val="00D579F3"/>
    <w:rsid w:val="00D64EFC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37770"/>
    <w:rsid w:val="00E43C3D"/>
    <w:rsid w:val="00E44BD5"/>
    <w:rsid w:val="00E54EC4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4275848e772f5957d76a5e3e5c1f62a1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e1e602093d564315486cd94a0c3a99c9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91E3777-CAB3-4220-881D-AC62FCA91935}"/>
</file>

<file path=customXml/itemProps2.xml><?xml version="1.0" encoding="utf-8"?>
<ds:datastoreItem xmlns:ds="http://schemas.openxmlformats.org/officeDocument/2006/customXml" ds:itemID="{6AF15EC1-C299-4480-B390-47BB317272B4}">
  <ds:schemaRefs>
    <ds:schemaRef ds:uri="6a4cc071-bd85-44c5-acc7-68a9b922d49c"/>
    <ds:schemaRef ds:uri="http://schemas.microsoft.com/office/2006/documentManagement/types"/>
    <ds:schemaRef ds:uri="http://schemas.microsoft.com/office/2006/metadata/properties"/>
    <ds:schemaRef ds:uri="http://purl.org/dc/elements/1.1/"/>
    <ds:schemaRef ds:uri="2d71791d-4b08-4651-a8aa-c7bfc8b3429a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F0243C6-F8A5-4577-A306-E933B56C40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77B7A78-4983-4CF3-AFF3-FC6C44862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3</TotalTime>
  <Pages>1</Pages>
  <Words>127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1141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4</cp:revision>
  <cp:lastPrinted>2025-11-03T13:30:00Z</cp:lastPrinted>
  <dcterms:created xsi:type="dcterms:W3CDTF">2025-09-24T03:00:00Z</dcterms:created>
  <dcterms:modified xsi:type="dcterms:W3CDTF">2025-11-03T13:33:00Z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Order">
    <vt:r8>2395000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